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574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C879577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5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9576" w14:textId="000830D4" w:rsidR="00C44B8B" w:rsidRPr="00A65128" w:rsidRDefault="00361F18" w:rsidP="00BA033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202А_327</w:t>
            </w:r>
          </w:p>
        </w:tc>
      </w:tr>
      <w:tr w:rsidR="00A67559" w:rsidRPr="00AD3C21" w14:paraId="0C87957A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8" w14:textId="1345CE26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9579" w14:textId="281902E4" w:rsidR="00A67559" w:rsidRPr="00D3166C" w:rsidRDefault="00063A7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u w:val="single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2338218</w:t>
            </w:r>
          </w:p>
        </w:tc>
      </w:tr>
    </w:tbl>
    <w:p w14:paraId="0C87957B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C87957C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C87957D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C87957E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C87957F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C879580" w14:textId="77777777" w:rsidR="00C44B8B" w:rsidRPr="00CB6078" w:rsidRDefault="00C44B8B" w:rsidP="00C44B8B"/>
    <w:p w14:paraId="0C879581" w14:textId="77777777" w:rsidR="00C44B8B" w:rsidRPr="00CB6078" w:rsidRDefault="00C44B8B" w:rsidP="00C44B8B"/>
    <w:p w14:paraId="0C879582" w14:textId="77777777" w:rsidR="00C44B8B" w:rsidRPr="00CB6078" w:rsidRDefault="00C44B8B" w:rsidP="00C44B8B"/>
    <w:p w14:paraId="0C879583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C879585" w14:textId="35FEBDD9" w:rsidR="00612811" w:rsidRPr="00FA409A" w:rsidRDefault="004F6968" w:rsidP="00FA409A">
      <w:pPr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FA409A">
        <w:rPr>
          <w:b/>
          <w:bCs/>
          <w:sz w:val="26"/>
          <w:szCs w:val="26"/>
        </w:rPr>
        <w:t>линейной арматуры и гасителей вибрации</w:t>
      </w:r>
      <w:r w:rsidR="00FA409A">
        <w:rPr>
          <w:b/>
          <w:sz w:val="26"/>
          <w:szCs w:val="26"/>
        </w:rPr>
        <w:t xml:space="preserve"> </w:t>
      </w:r>
      <w:r w:rsidR="00FA409A">
        <w:rPr>
          <w:b/>
          <w:bCs/>
          <w:sz w:val="26"/>
          <w:szCs w:val="26"/>
        </w:rPr>
        <w:t>(</w:t>
      </w:r>
      <w:r w:rsidR="00D3166C" w:rsidRPr="00D3166C">
        <w:rPr>
          <w:b/>
          <w:color w:val="000000"/>
          <w:sz w:val="26"/>
          <w:szCs w:val="26"/>
        </w:rPr>
        <w:t>Проводник</w:t>
      </w:r>
      <w:r w:rsidR="00B4350A">
        <w:rPr>
          <w:b/>
          <w:color w:val="000000"/>
          <w:sz w:val="26"/>
          <w:szCs w:val="26"/>
        </w:rPr>
        <w:t xml:space="preserve">   </w:t>
      </w:r>
      <w:r w:rsidR="007767B0" w:rsidRPr="00D3166C">
        <w:rPr>
          <w:b/>
          <w:color w:val="000000"/>
          <w:sz w:val="26"/>
          <w:szCs w:val="26"/>
        </w:rPr>
        <w:t xml:space="preserve">заземляющий </w:t>
      </w:r>
      <w:r w:rsidR="001651F3" w:rsidRPr="001651F3">
        <w:rPr>
          <w:b/>
          <w:color w:val="000000"/>
          <w:sz w:val="26"/>
          <w:szCs w:val="26"/>
        </w:rPr>
        <w:t>ЗП-79 L1м Л62-99</w:t>
      </w:r>
      <w:r w:rsidR="00FA409A">
        <w:rPr>
          <w:b/>
          <w:color w:val="000000"/>
          <w:sz w:val="26"/>
          <w:szCs w:val="26"/>
        </w:rPr>
        <w:t>)</w:t>
      </w:r>
      <w:r w:rsidR="004977B5">
        <w:rPr>
          <w:b/>
          <w:color w:val="000000"/>
          <w:sz w:val="26"/>
          <w:szCs w:val="26"/>
        </w:rPr>
        <w:t xml:space="preserve"> </w:t>
      </w:r>
      <w:r w:rsidR="004977B5">
        <w:rPr>
          <w:b/>
          <w:sz w:val="26"/>
          <w:szCs w:val="26"/>
        </w:rPr>
        <w:t>(или эквивалент) Лот № 202A</w:t>
      </w:r>
    </w:p>
    <w:p w14:paraId="0C879586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C879587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88" w14:textId="2540330F" w:rsidR="00A305DC" w:rsidRPr="00FA409A" w:rsidRDefault="00641E44" w:rsidP="0026269E">
      <w:pPr>
        <w:tabs>
          <w:tab w:val="left" w:pos="1134"/>
        </w:tabs>
        <w:ind w:firstLine="709"/>
        <w:rPr>
          <w:sz w:val="24"/>
          <w:szCs w:val="24"/>
        </w:rPr>
      </w:pPr>
      <w:r w:rsidRPr="00FA409A">
        <w:rPr>
          <w:sz w:val="24"/>
          <w:szCs w:val="24"/>
        </w:rPr>
        <w:t xml:space="preserve">Технические требования, характеристики </w:t>
      </w:r>
      <w:r w:rsidR="00FA409A" w:rsidRPr="00FA409A">
        <w:rPr>
          <w:bCs/>
          <w:sz w:val="24"/>
          <w:szCs w:val="24"/>
        </w:rPr>
        <w:t>линейной арматуры и гасителей вибрации</w:t>
      </w:r>
      <w:r w:rsidR="00FA409A" w:rsidRPr="00FA409A">
        <w:rPr>
          <w:sz w:val="24"/>
          <w:szCs w:val="24"/>
        </w:rPr>
        <w:t xml:space="preserve"> </w:t>
      </w:r>
      <w:r w:rsidR="004F4E9E" w:rsidRPr="00FA409A">
        <w:rPr>
          <w:sz w:val="24"/>
          <w:szCs w:val="24"/>
        </w:rPr>
        <w:t xml:space="preserve">должны </w:t>
      </w:r>
      <w:r w:rsidR="00D3166C" w:rsidRPr="00FA409A">
        <w:rPr>
          <w:sz w:val="24"/>
          <w:szCs w:val="24"/>
        </w:rPr>
        <w:t xml:space="preserve">соответствовать </w:t>
      </w:r>
      <w:r w:rsidR="002560DC" w:rsidRPr="00FA409A">
        <w:rPr>
          <w:sz w:val="24"/>
          <w:szCs w:val="24"/>
        </w:rPr>
        <w:t>Т</w:t>
      </w:r>
      <w:r w:rsidR="00D3166C" w:rsidRPr="00FA409A">
        <w:rPr>
          <w:sz w:val="24"/>
          <w:szCs w:val="24"/>
        </w:rPr>
        <w:t xml:space="preserve">иповому </w:t>
      </w:r>
      <w:r w:rsidR="007767B0" w:rsidRPr="00FA409A">
        <w:rPr>
          <w:sz w:val="24"/>
          <w:szCs w:val="24"/>
        </w:rPr>
        <w:t xml:space="preserve">чертежу </w:t>
      </w:r>
      <w:r w:rsidR="001651F3" w:rsidRPr="001651F3">
        <w:rPr>
          <w:color w:val="000000"/>
        </w:rPr>
        <w:t>Л62-99</w:t>
      </w:r>
      <w:r w:rsidR="0026269E" w:rsidRPr="00FA409A">
        <w:rPr>
          <w:sz w:val="24"/>
          <w:szCs w:val="24"/>
        </w:rPr>
        <w:t>.</w:t>
      </w:r>
    </w:p>
    <w:p w14:paraId="3287C75D" w14:textId="77777777" w:rsidR="002560DC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47627F08" w14:textId="77777777" w:rsidR="00F84CBA" w:rsidRPr="004300A5" w:rsidRDefault="00F84CBA" w:rsidP="00F84CBA">
      <w:pPr>
        <w:tabs>
          <w:tab w:val="left" w:pos="1134"/>
        </w:tabs>
        <w:ind w:firstLine="709"/>
        <w:rPr>
          <w:sz w:val="24"/>
          <w:szCs w:val="24"/>
        </w:rPr>
      </w:pPr>
    </w:p>
    <w:p w14:paraId="28B041BB" w14:textId="1CD686FB" w:rsidR="00F84CBA" w:rsidRPr="004300A5" w:rsidRDefault="001651F3" w:rsidP="00F84CBA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D0502B4" wp14:editId="711F7B58">
            <wp:extent cx="5847715" cy="1352457"/>
            <wp:effectExtent l="0" t="0" r="63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undconductor-ZP79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4538" cy="1360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66506" w14:textId="77777777" w:rsidR="00F84CBA" w:rsidRPr="004300A5" w:rsidRDefault="00F84CBA" w:rsidP="00F84CBA">
      <w:pPr>
        <w:tabs>
          <w:tab w:val="left" w:pos="1134"/>
        </w:tabs>
        <w:ind w:firstLine="709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151"/>
        <w:gridCol w:w="2151"/>
        <w:gridCol w:w="2151"/>
        <w:gridCol w:w="4287"/>
      </w:tblGrid>
      <w:tr w:rsidR="00F84CBA" w14:paraId="2CE392FF" w14:textId="77777777" w:rsidTr="00361F18">
        <w:tc>
          <w:tcPr>
            <w:tcW w:w="10740" w:type="dxa"/>
            <w:gridSpan w:val="4"/>
          </w:tcPr>
          <w:p w14:paraId="17EE529A" w14:textId="3966C5C3" w:rsidR="00F84CBA" w:rsidRPr="00134282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b/>
                <w:sz w:val="24"/>
                <w:szCs w:val="24"/>
              </w:rPr>
            </w:pPr>
            <w:r w:rsidRPr="00134282">
              <w:rPr>
                <w:b/>
              </w:rPr>
              <w:t xml:space="preserve">Заземляющий проводник </w:t>
            </w:r>
            <w:r w:rsidR="001651F3" w:rsidRPr="001651F3">
              <w:rPr>
                <w:b/>
              </w:rPr>
              <w:t>ЗП-79 L1м Л62-99</w:t>
            </w:r>
          </w:p>
        </w:tc>
      </w:tr>
      <w:tr w:rsidR="00F84CBA" w14:paraId="3EA06306" w14:textId="77777777" w:rsidTr="00361F18">
        <w:tc>
          <w:tcPr>
            <w:tcW w:w="2151" w:type="dxa"/>
          </w:tcPr>
          <w:p w14:paraId="318B0B31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Поз.</w:t>
            </w:r>
          </w:p>
        </w:tc>
        <w:tc>
          <w:tcPr>
            <w:tcW w:w="2151" w:type="dxa"/>
          </w:tcPr>
          <w:p w14:paraId="3E392660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Наименование</w:t>
            </w:r>
          </w:p>
        </w:tc>
        <w:tc>
          <w:tcPr>
            <w:tcW w:w="2151" w:type="dxa"/>
          </w:tcPr>
          <w:p w14:paraId="318206F8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Кол-во</w:t>
            </w:r>
          </w:p>
        </w:tc>
        <w:tc>
          <w:tcPr>
            <w:tcW w:w="4287" w:type="dxa"/>
          </w:tcPr>
          <w:p w14:paraId="6452269E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Масса ед., кг</w:t>
            </w:r>
          </w:p>
        </w:tc>
      </w:tr>
      <w:tr w:rsidR="00F84CBA" w14:paraId="0C59C144" w14:textId="77777777" w:rsidTr="00361F18">
        <w:tc>
          <w:tcPr>
            <w:tcW w:w="2151" w:type="dxa"/>
          </w:tcPr>
          <w:p w14:paraId="2A03BF0A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51" w:type="dxa"/>
          </w:tcPr>
          <w:p w14:paraId="6CC49EA6" w14:textId="220ACA22" w:rsidR="00F84CBA" w:rsidRDefault="001651F3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Полоса 4x6</w:t>
            </w:r>
            <w:r w:rsidR="00F84CBA">
              <w:t>0</w:t>
            </w:r>
          </w:p>
        </w:tc>
        <w:tc>
          <w:tcPr>
            <w:tcW w:w="2151" w:type="dxa"/>
          </w:tcPr>
          <w:p w14:paraId="4E07331A" w14:textId="77893D2C" w:rsidR="00F84CBA" w:rsidRDefault="001651F3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87" w:type="dxa"/>
          </w:tcPr>
          <w:p w14:paraId="05403C66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F84CBA" w14:paraId="216F20FD" w14:textId="77777777" w:rsidTr="00361F18">
        <w:tc>
          <w:tcPr>
            <w:tcW w:w="2151" w:type="dxa"/>
          </w:tcPr>
          <w:p w14:paraId="6A58079F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51" w:type="dxa"/>
          </w:tcPr>
          <w:p w14:paraId="4E294843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t>Круг 6</w:t>
            </w:r>
          </w:p>
        </w:tc>
        <w:tc>
          <w:tcPr>
            <w:tcW w:w="2151" w:type="dxa"/>
          </w:tcPr>
          <w:p w14:paraId="20C60297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87" w:type="dxa"/>
          </w:tcPr>
          <w:p w14:paraId="675E22EF" w14:textId="77777777" w:rsidR="00F84CBA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0,22</w:t>
            </w:r>
          </w:p>
        </w:tc>
      </w:tr>
      <w:tr w:rsidR="00F84CBA" w14:paraId="151AE906" w14:textId="77777777" w:rsidTr="00361F18">
        <w:tc>
          <w:tcPr>
            <w:tcW w:w="10740" w:type="dxa"/>
            <w:gridSpan w:val="4"/>
          </w:tcPr>
          <w:p w14:paraId="3F514E8B" w14:textId="77777777" w:rsidR="00F84CBA" w:rsidRPr="008264DE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1. Сварку производить электродом Э42А ГОСТ9467-75.</w:t>
            </w:r>
          </w:p>
          <w:p w14:paraId="2D3F1306" w14:textId="77777777" w:rsidR="00F84CBA" w:rsidRPr="008264DE" w:rsidRDefault="00F84CBA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8264DE">
              <w:rPr>
                <w:sz w:val="24"/>
                <w:szCs w:val="24"/>
              </w:rPr>
              <w:t>Катеты швов kf =5 мм.</w:t>
            </w:r>
          </w:p>
          <w:p w14:paraId="67C98F90" w14:textId="79C53585" w:rsidR="00F84CBA" w:rsidRPr="008264DE" w:rsidRDefault="00BD0194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Проводник ЗП79</w:t>
            </w:r>
            <w:r w:rsidR="00F84CBA" w:rsidRPr="008264DE">
              <w:rPr>
                <w:sz w:val="24"/>
                <w:szCs w:val="24"/>
              </w:rPr>
              <w:t xml:space="preserve"> изготавливать отрезками длиной не менее трех метров.</w:t>
            </w:r>
          </w:p>
          <w:p w14:paraId="3A9584F8" w14:textId="5D3320CF" w:rsidR="00F84CBA" w:rsidRDefault="00F55F17" w:rsidP="00A5403D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Масса ЗП79</w:t>
            </w:r>
            <w:r w:rsidR="00F84CBA" w:rsidRPr="008264DE">
              <w:rPr>
                <w:sz w:val="24"/>
                <w:szCs w:val="24"/>
              </w:rPr>
              <w:t xml:space="preserve"> дана на один метр.</w:t>
            </w:r>
          </w:p>
        </w:tc>
      </w:tr>
    </w:tbl>
    <w:p w14:paraId="21EA3467" w14:textId="77777777" w:rsidR="002560DC" w:rsidRPr="00CB6078" w:rsidRDefault="002560DC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C87958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C87958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BB861FA" w14:textId="4F6BEC33" w:rsidR="00C2574B" w:rsidRPr="00A24900" w:rsidRDefault="00C2574B" w:rsidP="00C2574B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C87958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C87958D" w14:textId="57ACFB30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C87958F" w14:textId="222D4B9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lastRenderedPageBreak/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C879590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C879591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C879592" w14:textId="052849B8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0539A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0C879593" w14:textId="6A2678D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0A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C879594" w14:textId="32C2F0A4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FA409A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0C879595" w14:textId="6C2C5FE0" w:rsidR="00DE0C6D" w:rsidRPr="00F64720" w:rsidRDefault="00843900" w:rsidP="00C2574B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</w:r>
      <w:r w:rsidR="004977B5" w:rsidRPr="00361F18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0C879596" w14:textId="292F96E8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C87959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C87959A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C87959B" w14:textId="3EB9899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C87959C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C87959D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C87959E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C87959F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C8795A0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C8795A1" w14:textId="2CF835D4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lastRenderedPageBreak/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52136D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0C8795A2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C8795A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C8795A4" w14:textId="6C2672F4" w:rsidR="004F4E9E" w:rsidRPr="00CB6078" w:rsidRDefault="00AE7EC0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</w:t>
      </w:r>
      <w:bookmarkStart w:id="0" w:name="_GoBack"/>
      <w:bookmarkEnd w:id="0"/>
      <w:r>
        <w:rPr>
          <w:sz w:val="24"/>
          <w:szCs w:val="24"/>
        </w:rPr>
        <w:t>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C8795A5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6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C8795A7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C8795A8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C8795A9" w14:textId="1A7A36C1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0C8795AA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C8795A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C8795AC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8795AD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C8795A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C8795A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C8795B0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C8795B1" w14:textId="5D9337AB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C8795B2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C8795B3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C8795B4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C8795B5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8795B8" w14:textId="77777777" w:rsidR="001D6900" w:rsidRPr="00CB6078" w:rsidRDefault="001D6900" w:rsidP="00451C4D">
      <w:pPr>
        <w:rPr>
          <w:sz w:val="26"/>
          <w:szCs w:val="26"/>
        </w:rPr>
      </w:pPr>
    </w:p>
    <w:p w14:paraId="0C8795B9" w14:textId="77777777" w:rsidR="004A2665" w:rsidRPr="00CB6078" w:rsidRDefault="004A2665" w:rsidP="00451C4D">
      <w:pPr>
        <w:rPr>
          <w:sz w:val="26"/>
          <w:szCs w:val="26"/>
        </w:rPr>
      </w:pPr>
    </w:p>
    <w:p w14:paraId="0C8795BA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C8795B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C8795BC" w14:textId="77777777" w:rsidR="008A5CA5" w:rsidRDefault="008A5CA5" w:rsidP="008F73A3">
      <w:pPr>
        <w:ind w:firstLine="0"/>
        <w:rPr>
          <w:sz w:val="26"/>
          <w:szCs w:val="26"/>
        </w:rPr>
      </w:pPr>
    </w:p>
    <w:p w14:paraId="0C8795BD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E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BF" w14:textId="77777777" w:rsidR="0026269E" w:rsidRDefault="0026269E" w:rsidP="008F73A3">
      <w:pPr>
        <w:ind w:firstLine="0"/>
        <w:rPr>
          <w:sz w:val="26"/>
          <w:szCs w:val="26"/>
        </w:rPr>
      </w:pPr>
    </w:p>
    <w:p w14:paraId="0C8795C0" w14:textId="77777777" w:rsidR="0026269E" w:rsidRDefault="0026269E" w:rsidP="008F73A3">
      <w:pPr>
        <w:ind w:firstLine="0"/>
        <w:rPr>
          <w:sz w:val="26"/>
          <w:szCs w:val="26"/>
        </w:rPr>
      </w:pPr>
    </w:p>
    <w:sectPr w:rsidR="002626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960C38" w14:textId="77777777" w:rsidR="009C23BA" w:rsidRDefault="009C23BA">
      <w:r>
        <w:separator/>
      </w:r>
    </w:p>
  </w:endnote>
  <w:endnote w:type="continuationSeparator" w:id="0">
    <w:p w14:paraId="5606F61E" w14:textId="77777777" w:rsidR="009C23BA" w:rsidRDefault="009C2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5C2FC1" w14:textId="77777777" w:rsidR="009C23BA" w:rsidRDefault="009C23BA">
      <w:r>
        <w:separator/>
      </w:r>
    </w:p>
  </w:footnote>
  <w:footnote w:type="continuationSeparator" w:id="0">
    <w:p w14:paraId="40E677DB" w14:textId="77777777" w:rsidR="009C23BA" w:rsidRDefault="009C2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8795C5" w14:textId="77777777" w:rsidR="00AD7048" w:rsidRDefault="006149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C8795C6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0859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15A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39A0"/>
    <w:rsid w:val="000544E5"/>
    <w:rsid w:val="00057FBD"/>
    <w:rsid w:val="00062FD5"/>
    <w:rsid w:val="000630F6"/>
    <w:rsid w:val="00063A79"/>
    <w:rsid w:val="00064749"/>
    <w:rsid w:val="00071958"/>
    <w:rsid w:val="0007491B"/>
    <w:rsid w:val="00076E0A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1AD6"/>
    <w:rsid w:val="001625DB"/>
    <w:rsid w:val="001627C0"/>
    <w:rsid w:val="00162A2B"/>
    <w:rsid w:val="00163418"/>
    <w:rsid w:val="001651F3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6B1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6D4"/>
    <w:rsid w:val="001F6CEB"/>
    <w:rsid w:val="001F78FD"/>
    <w:rsid w:val="001F7A2A"/>
    <w:rsid w:val="002030C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0DC"/>
    <w:rsid w:val="002561DE"/>
    <w:rsid w:val="00260830"/>
    <w:rsid w:val="00260A64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18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58FF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6AC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7B5"/>
    <w:rsid w:val="00497866"/>
    <w:rsid w:val="00497F02"/>
    <w:rsid w:val="004A2665"/>
    <w:rsid w:val="004A353B"/>
    <w:rsid w:val="004A359B"/>
    <w:rsid w:val="004A3D52"/>
    <w:rsid w:val="004A668C"/>
    <w:rsid w:val="004A7ACD"/>
    <w:rsid w:val="004B0871"/>
    <w:rsid w:val="004B3B58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D6093"/>
    <w:rsid w:val="004E0944"/>
    <w:rsid w:val="004E144D"/>
    <w:rsid w:val="004E1C6C"/>
    <w:rsid w:val="004E2B24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36D"/>
    <w:rsid w:val="00521C4A"/>
    <w:rsid w:val="0052201D"/>
    <w:rsid w:val="005247BF"/>
    <w:rsid w:val="00524D4F"/>
    <w:rsid w:val="0052606E"/>
    <w:rsid w:val="005263EE"/>
    <w:rsid w:val="00526D5D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366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49EE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274"/>
    <w:rsid w:val="00633BF3"/>
    <w:rsid w:val="00633E6D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6B3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7B0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4FE2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5880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63B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6B4A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23BA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3794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28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E7EC0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350A"/>
    <w:rsid w:val="00B45886"/>
    <w:rsid w:val="00B45EAF"/>
    <w:rsid w:val="00B51EB6"/>
    <w:rsid w:val="00B54E2D"/>
    <w:rsid w:val="00B55DE6"/>
    <w:rsid w:val="00B57303"/>
    <w:rsid w:val="00B57A29"/>
    <w:rsid w:val="00B618C6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33A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0194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4B"/>
    <w:rsid w:val="00C25783"/>
    <w:rsid w:val="00C25DF4"/>
    <w:rsid w:val="00C30D0D"/>
    <w:rsid w:val="00C338F5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00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4E01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24BE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6C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698"/>
    <w:rsid w:val="00D61ED8"/>
    <w:rsid w:val="00D638FA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55F17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342F"/>
    <w:rsid w:val="00F84073"/>
    <w:rsid w:val="00F84141"/>
    <w:rsid w:val="00F844B6"/>
    <w:rsid w:val="00F84CBA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09A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1658"/>
    <w:rsid w:val="00FC2848"/>
    <w:rsid w:val="00FC32A7"/>
    <w:rsid w:val="00FC5949"/>
    <w:rsid w:val="00FC77BE"/>
    <w:rsid w:val="00FC7F37"/>
    <w:rsid w:val="00FD1036"/>
    <w:rsid w:val="00FD44AD"/>
    <w:rsid w:val="00FD44F0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879574"/>
  <w15:docId w15:val="{3AB7556F-E092-47A3-8512-44FBFE3D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4C103-F681-4C88-8F29-74F80A90E1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EEC3A867-A3FB-4999-B83C-1F515C6C10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DADAC1-F5B2-47FD-A307-AE9B5E151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AF341C-68E2-4F06-81C3-CD58138B2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16</TotalTime>
  <Pages>1</Pages>
  <Words>1176</Words>
  <Characters>6704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7865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Циркова Людмила Валерьевна</cp:lastModifiedBy>
  <cp:revision>16</cp:revision>
  <cp:lastPrinted>2010-09-30T13:29:00Z</cp:lastPrinted>
  <dcterms:created xsi:type="dcterms:W3CDTF">2022-12-29T12:25:00Z</dcterms:created>
  <dcterms:modified xsi:type="dcterms:W3CDTF">2023-02-16T10:38:00Z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